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ED490" w14:textId="226BAEED" w:rsidR="00C51956" w:rsidRDefault="00C51956" w:rsidP="00C51956">
      <w:pPr>
        <w:pStyle w:val="NoSpacing"/>
      </w:pPr>
      <w:r>
        <w:rPr>
          <w:u w:val="single"/>
        </w:rPr>
        <w:t>Hugh RAGON</w:t>
      </w:r>
      <w:r>
        <w:t xml:space="preserve">       </w:t>
      </w:r>
      <w:r>
        <w:t>(</w:t>
      </w:r>
      <w:r>
        <w:t>fl.1463)</w:t>
      </w:r>
    </w:p>
    <w:p w14:paraId="65ED73F3" w14:textId="19F2873F" w:rsidR="00C51956" w:rsidRDefault="00C51956" w:rsidP="00C51956">
      <w:pPr>
        <w:pStyle w:val="NoSpacing"/>
      </w:pPr>
      <w:r>
        <w:t xml:space="preserve">Parson of </w:t>
      </w:r>
      <w:proofErr w:type="spellStart"/>
      <w:r>
        <w:t>Gorwall</w:t>
      </w:r>
      <w:proofErr w:type="spellEnd"/>
      <w:r>
        <w:t>, Herefordshire.</w:t>
      </w:r>
      <w:r w:rsidR="00F12113">
        <w:t xml:space="preserve"> Canon.</w:t>
      </w:r>
      <w:bookmarkStart w:id="0" w:name="_GoBack"/>
      <w:bookmarkEnd w:id="0"/>
    </w:p>
    <w:p w14:paraId="618610BC" w14:textId="77777777" w:rsidR="00C51956" w:rsidRDefault="00C51956" w:rsidP="00C51956">
      <w:pPr>
        <w:pStyle w:val="NoSpacing"/>
      </w:pPr>
    </w:p>
    <w:p w14:paraId="6F3CE5DE" w14:textId="77777777" w:rsidR="00C51956" w:rsidRDefault="00C51956" w:rsidP="00C51956">
      <w:pPr>
        <w:pStyle w:val="NoSpacing"/>
      </w:pPr>
    </w:p>
    <w:p w14:paraId="0E4B733B" w14:textId="1D9B9725" w:rsidR="00C51956" w:rsidRDefault="00C51956" w:rsidP="00C51956">
      <w:pPr>
        <w:pStyle w:val="NoSpacing"/>
      </w:pPr>
      <w:r>
        <w:t xml:space="preserve"> 4 Dec.1463</w:t>
      </w:r>
      <w:r w:rsidR="00F12113">
        <w:t xml:space="preserve"> </w:t>
      </w:r>
      <w:r>
        <w:tab/>
        <w:t>He became the parson.</w:t>
      </w:r>
    </w:p>
    <w:p w14:paraId="7F906264" w14:textId="77777777" w:rsidR="00C51956" w:rsidRDefault="00C51956" w:rsidP="00C51956">
      <w:pPr>
        <w:pStyle w:val="NoSpacing"/>
      </w:pPr>
      <w:r>
        <w:tab/>
      </w:r>
      <w:r>
        <w:tab/>
        <w:t>(</w:t>
      </w:r>
      <w:hyperlink r:id="rId6" w:history="1">
        <w:r w:rsidRPr="005D7606">
          <w:rPr>
            <w:rStyle w:val="Hyperlink"/>
          </w:rPr>
          <w:t>www.melocki.org.uk/diocese/gorwall.html</w:t>
        </w:r>
      </w:hyperlink>
      <w:r>
        <w:t>)</w:t>
      </w:r>
    </w:p>
    <w:p w14:paraId="611B8CDD" w14:textId="77777777" w:rsidR="00C51956" w:rsidRDefault="00C51956" w:rsidP="00C51956">
      <w:pPr>
        <w:pStyle w:val="NoSpacing"/>
      </w:pPr>
    </w:p>
    <w:p w14:paraId="78F7E1E8" w14:textId="77777777" w:rsidR="00C51956" w:rsidRDefault="00C51956" w:rsidP="00C51956">
      <w:pPr>
        <w:pStyle w:val="NoSpacing"/>
      </w:pPr>
    </w:p>
    <w:p w14:paraId="58A28980" w14:textId="77777777" w:rsidR="00C51956" w:rsidRPr="00F2056A" w:rsidRDefault="00C51956" w:rsidP="00C51956">
      <w:pPr>
        <w:pStyle w:val="NoSpacing"/>
      </w:pPr>
      <w:r>
        <w:t>18 September 2019</w:t>
      </w:r>
    </w:p>
    <w:p w14:paraId="31C70212" w14:textId="70D5F257" w:rsidR="006B2F86" w:rsidRPr="00C51956" w:rsidRDefault="005F4E2D" w:rsidP="00E71FC3">
      <w:pPr>
        <w:pStyle w:val="NoSpacing"/>
      </w:pPr>
    </w:p>
    <w:sectPr w:rsidR="006B2F86" w:rsidRPr="00C5195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96C2F" w14:textId="77777777" w:rsidR="00C51956" w:rsidRDefault="00C51956" w:rsidP="00E71FC3">
      <w:pPr>
        <w:spacing w:after="0" w:line="240" w:lineRule="auto"/>
      </w:pPr>
      <w:r>
        <w:separator/>
      </w:r>
    </w:p>
  </w:endnote>
  <w:endnote w:type="continuationSeparator" w:id="0">
    <w:p w14:paraId="4CE14672" w14:textId="77777777" w:rsidR="00C51956" w:rsidRDefault="00C519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85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72E7A" w14:textId="77777777" w:rsidR="00C51956" w:rsidRDefault="00C51956" w:rsidP="00E71FC3">
      <w:pPr>
        <w:spacing w:after="0" w:line="240" w:lineRule="auto"/>
      </w:pPr>
      <w:r>
        <w:separator/>
      </w:r>
    </w:p>
  </w:footnote>
  <w:footnote w:type="continuationSeparator" w:id="0">
    <w:p w14:paraId="5FC178E9" w14:textId="77777777" w:rsidR="00C51956" w:rsidRDefault="00C519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956"/>
    <w:rsid w:val="001A7C09"/>
    <w:rsid w:val="00577BD5"/>
    <w:rsid w:val="00656CBA"/>
    <w:rsid w:val="006A1F77"/>
    <w:rsid w:val="00733BE7"/>
    <w:rsid w:val="00AB52E8"/>
    <w:rsid w:val="00B16D3F"/>
    <w:rsid w:val="00BB41AC"/>
    <w:rsid w:val="00C51956"/>
    <w:rsid w:val="00E71FC3"/>
    <w:rsid w:val="00EF4813"/>
    <w:rsid w:val="00F12113"/>
    <w:rsid w:val="00F8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D22F9"/>
  <w15:chartTrackingRefBased/>
  <w15:docId w15:val="{B43E0DFD-AA56-4468-8CDC-69DC933B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51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gorwa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2019-09-18T19:57:00Z</dcterms:created>
  <dcterms:modified xsi:type="dcterms:W3CDTF">2019-09-18T20:22:00Z</dcterms:modified>
</cp:coreProperties>
</file>